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B7" w:rsidRPr="00BA3407" w:rsidRDefault="00BA3407">
      <w:pPr>
        <w:rPr>
          <w:color w:val="0000FF"/>
          <w:rtl/>
        </w:rPr>
      </w:pPr>
      <w:r w:rsidRPr="00BA3407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C487F1" wp14:editId="3EA026E1">
                <wp:simplePos x="0" y="0"/>
                <wp:positionH relativeFrom="margin">
                  <wp:posOffset>-116205</wp:posOffset>
                </wp:positionH>
                <wp:positionV relativeFrom="paragraph">
                  <wp:posOffset>-73660</wp:posOffset>
                </wp:positionV>
                <wp:extent cx="6610350" cy="1019175"/>
                <wp:effectExtent l="0" t="0" r="0" b="9525"/>
                <wp:wrapNone/>
                <wp:docPr id="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350" cy="1019175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7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3407" w:rsidRPr="00D25414" w:rsidRDefault="00BA3407" w:rsidP="00BA3407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BA3407" w:rsidRPr="00D25414" w:rsidRDefault="00BA3407" w:rsidP="00BA3407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BA3407" w:rsidRPr="00D25414" w:rsidRDefault="00BA3407" w:rsidP="00BA3407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BA3407" w:rsidRDefault="00BA3407" w:rsidP="00BA3407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BA3407" w:rsidRPr="00245941" w:rsidRDefault="00BA3407" w:rsidP="00BA3407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9.15pt;margin-top:-5.8pt;width:520.5pt;height:80.25pt;z-index:251659264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bISzCAAAA2gAAAA8AAABkcnMvZG93bnJldi54bWxEj0FrwkAUhO8F/8PyBG91Uw82RFcpBUXw&#10;UJK24PGRfc0Gs2+X7CbGf+8WCj0OM/MNs91PthMj9aF1rOBlmYEgrp1uuVHw9Xl4zkGEiKyxc0wK&#10;7hRgv5s9bbHQ7sYljVVsRIJwKFCBidEXUobakMWwdJ44eT+utxiT7Bupe7wluO3kKsvW0mLLacGg&#10;p3dD9bUarIKP6vwtmzpcyiHTdD2ePOXGK7WYT28bEJGm+B/+a5+0glf4vZJugN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GyEswgAAANoAAAAPAAAAAAAAAAAAAAAAAJ8C&#10;AABkcnMvZG93bnJldi54bWxQSwUGAAAAAAQABAD3AAAAjgMAAAAA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mxHrBAAAA2gAAAA8AAABkcnMvZG93bnJldi54bWxET8tqwkAU3Rf6D8MV3DUTRUTSjGILokFc&#10;+Cq4u2SuSWjmTshMTPx7Z1Ho8nDe6WowtXhQ6yrLCiZRDII4t7riQsHlvPlYgHAeWWNtmRQ8ycFq&#10;+f6WYqJtz0d6nHwhQgi7BBWU3jeJlC4vyaCLbEMcuLttDfoA20LqFvsQbmo5jeO5NFhxaCixoe+S&#10;8t9TZxRYOfvpttk+2z/j7df8kN1v16lUajwa1p8gPA3+X/zn3mkFYWu4Em6AX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OmxHr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BA3407" w:rsidRPr="00D25414" w:rsidRDefault="00BA3407" w:rsidP="00BA3407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BA3407" w:rsidRPr="00D25414" w:rsidRDefault="00BA3407" w:rsidP="00BA3407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BA3407" w:rsidRPr="00D25414" w:rsidRDefault="00BA3407" w:rsidP="00BA3407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BA3407" w:rsidRDefault="00BA3407" w:rsidP="00BA3407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BA3407" w:rsidRPr="00245941" w:rsidRDefault="00BA3407" w:rsidP="00BA3407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PhaLAAAAA2wAAAA8AAABkcnMvZG93bnJldi54bWxET0trwkAQvhf8D8sIvTUbA30QXUVSKqKn&#10;2oDXYXdMgtnZmF1j/PddodDbfHzPWaxG24qBet84VjBLUhDE2pmGKwXlz9fLBwgfkA22jknBnTys&#10;lpOnBebG3fibhkOoRAxhn6OCOoQul9Lrmiz6xHXEkTu53mKIsK+k6fEWw20rszR9kxYbjg01dlTU&#10;pM+Hq1XwPnw2+9nxtZRyg3rYFagvtFPqeTqu5yACjeFf/Ofemjg/g8cv8QC5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c+FosAAAADbAAAADwAAAAAAAAAAAAAAAACfAgAA&#10;ZHJzL2Rvd25yZXYueG1sUEsFBgAAAAAEAAQA9wAAAIwDAAAAAA=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383561" w:rsidRDefault="00383561">
      <w:pPr>
        <w:rPr>
          <w:rtl/>
        </w:rPr>
      </w:pPr>
    </w:p>
    <w:p w:rsidR="00383561" w:rsidRDefault="00383561">
      <w:pPr>
        <w:rPr>
          <w:rtl/>
        </w:rPr>
      </w:pPr>
    </w:p>
    <w:p w:rsidR="00383561" w:rsidRPr="00383561" w:rsidRDefault="00383561">
      <w:pPr>
        <w:rPr>
          <w:rtl/>
        </w:rPr>
      </w:pPr>
    </w:p>
    <w:p w:rsidR="00BA3407" w:rsidRDefault="00BA3407" w:rsidP="001B6586">
      <w:pPr>
        <w:ind w:firstLine="720"/>
        <w:rPr>
          <w:b/>
          <w:bCs/>
          <w:color w:val="FF0000"/>
          <w:rtl/>
        </w:rPr>
      </w:pPr>
      <w:r>
        <w:rPr>
          <w:rFonts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4413</wp:posOffset>
                </wp:positionV>
                <wp:extent cx="914400" cy="504825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407" w:rsidRPr="00BA3407" w:rsidRDefault="00BA3407" w:rsidP="00BA34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BA3407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31" style="position:absolute;left:0;text-align:left;margin-left:-3.9pt;margin-top:.35pt;width:1in;height:39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" filled="f" stroked="f" strokeweight="2pt">
                <v:textbox>
                  <w:txbxContent>
                    <w:p w:rsidR="00BA3407" w:rsidRPr="00BA3407" w:rsidRDefault="00BA3407" w:rsidP="00BA340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bookmarkStart w:id="1" w:name="_GoBack"/>
                      <w:r w:rsidRPr="00BA3407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(........)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BA3407" w:rsidRDefault="00BA3407" w:rsidP="001B6586">
      <w:pPr>
        <w:ind w:firstLine="720"/>
        <w:rPr>
          <w:b/>
          <w:bCs/>
          <w:color w:val="FF0000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00ED40" wp14:editId="0A9A7EDA">
                <wp:simplePos x="0" y="0"/>
                <wp:positionH relativeFrom="column">
                  <wp:posOffset>2093595</wp:posOffset>
                </wp:positionH>
                <wp:positionV relativeFrom="paragraph">
                  <wp:posOffset>21590</wp:posOffset>
                </wp:positionV>
                <wp:extent cx="2781300" cy="485775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407" w:rsidRPr="00BA3407" w:rsidRDefault="00BA3407" w:rsidP="00BA3407">
                            <w:pPr>
                              <w:jc w:val="center"/>
                              <w:rPr>
                                <w:rFonts w:ascii="Arial" w:hAnsi="Arial" w:cs="Arial"/>
                                <w:color w:val="CC0099"/>
                                <w:sz w:val="40"/>
                                <w:szCs w:val="40"/>
                              </w:rPr>
                            </w:pPr>
                            <w:r w:rsidRPr="00BA3407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ابلاغ عن حالة طالب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2" style="position:absolute;left:0;text-align:left;margin-left:164.85pt;margin-top:1.7pt;width:21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" filled="f" stroked="f" strokeweight="2pt">
                <v:textbox>
                  <w:txbxContent>
                    <w:p w:rsidR="00BA3407" w:rsidRPr="00BA3407" w:rsidRDefault="00BA3407" w:rsidP="00BA3407">
                      <w:pPr>
                        <w:jc w:val="center"/>
                        <w:rPr>
                          <w:rFonts w:ascii="Arial" w:hAnsi="Arial" w:cs="Arial"/>
                          <w:color w:val="CC0099"/>
                          <w:sz w:val="40"/>
                          <w:szCs w:val="40"/>
                        </w:rPr>
                      </w:pPr>
                      <w:r w:rsidRPr="00BA3407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>ابلاغ عن حالة طالب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CC0099"/>
                          <w:sz w:val="40"/>
                          <w:szCs w:val="40"/>
                          <w:rtl/>
                        </w:rPr>
                        <w:t>ة</w:t>
                      </w:r>
                    </w:p>
                  </w:txbxContent>
                </v:textbox>
              </v:rect>
            </w:pict>
          </mc:Fallback>
        </mc:AlternateContent>
      </w:r>
    </w:p>
    <w:p w:rsidR="00C35CB7" w:rsidRPr="007B4F09" w:rsidRDefault="007B4F09" w:rsidP="00BA3407">
      <w:pPr>
        <w:ind w:firstLine="720"/>
        <w:rPr>
          <w:b/>
          <w:bCs/>
          <w:sz w:val="20"/>
          <w:szCs w:val="20"/>
          <w:rtl/>
        </w:rPr>
      </w:pPr>
      <w:r w:rsidRPr="007B4F09">
        <w:rPr>
          <w:rFonts w:hint="cs"/>
          <w:b/>
          <w:bCs/>
          <w:sz w:val="20"/>
          <w:szCs w:val="20"/>
          <w:rtl/>
        </w:rPr>
        <w:tab/>
        <w:t xml:space="preserve">  </w:t>
      </w:r>
      <w:r>
        <w:rPr>
          <w:rFonts w:hint="cs"/>
          <w:b/>
          <w:bCs/>
          <w:sz w:val="20"/>
          <w:szCs w:val="20"/>
          <w:rtl/>
        </w:rPr>
        <w:tab/>
      </w:r>
      <w:r w:rsidRPr="007B4F09">
        <w:rPr>
          <w:rFonts w:hint="cs"/>
          <w:b/>
          <w:bCs/>
          <w:sz w:val="20"/>
          <w:szCs w:val="20"/>
          <w:rtl/>
        </w:rPr>
        <w:t xml:space="preserve">          </w:t>
      </w:r>
      <w:r w:rsidRPr="007B4F09">
        <w:rPr>
          <w:rFonts w:hint="cs"/>
          <w:b/>
          <w:bCs/>
          <w:sz w:val="20"/>
          <w:szCs w:val="20"/>
          <w:rtl/>
        </w:rPr>
        <w:tab/>
      </w:r>
    </w:p>
    <w:p w:rsidR="00C35CB7" w:rsidRDefault="00BA3407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9783D7" wp14:editId="17A9C951">
                <wp:simplePos x="0" y="0"/>
                <wp:positionH relativeFrom="column">
                  <wp:posOffset>-193040</wp:posOffset>
                </wp:positionH>
                <wp:positionV relativeFrom="paragraph">
                  <wp:posOffset>14605</wp:posOffset>
                </wp:positionV>
                <wp:extent cx="2352675" cy="485775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407" w:rsidRPr="00BA3407" w:rsidRDefault="00BA3407" w:rsidP="00BA3407">
                            <w:pPr>
                              <w:ind w:firstLine="720"/>
                              <w:rPr>
                                <w:b/>
                                <w:bCs/>
                                <w:color w:val="7030A0"/>
                                <w:rtl/>
                              </w:rPr>
                            </w:pPr>
                            <w:r w:rsidRPr="00BA3407">
                              <w:rPr>
                                <w:rFonts w:hint="cs"/>
                                <w:b/>
                                <w:bCs/>
                                <w:color w:val="7030A0"/>
                                <w:rtl/>
                              </w:rPr>
                              <w:t xml:space="preserve">نموذج : </w:t>
                            </w:r>
                            <w:proofErr w:type="spellStart"/>
                            <w:r w:rsidRPr="00BA3407">
                              <w:rPr>
                                <w:rFonts w:hint="cs"/>
                                <w:b/>
                                <w:bCs/>
                                <w:color w:val="7030A0"/>
                                <w:rtl/>
                              </w:rPr>
                              <w:t>و.ط.ع.ن</w:t>
                            </w:r>
                            <w:proofErr w:type="spellEnd"/>
                            <w:r w:rsidRPr="00BA3407">
                              <w:rPr>
                                <w:rFonts w:hint="cs"/>
                                <w:b/>
                                <w:bCs/>
                                <w:color w:val="7030A0"/>
                                <w:rtl/>
                              </w:rPr>
                              <w:t xml:space="preserve"> -06 -02</w:t>
                            </w:r>
                          </w:p>
                          <w:p w:rsidR="00BA3407" w:rsidRPr="00BA3407" w:rsidRDefault="00BA3407" w:rsidP="00BA3407">
                            <w:pPr>
                              <w:jc w:val="center"/>
                              <w:rPr>
                                <w:rFonts w:ascii="Arial" w:hAnsi="Arial" w:cs="Arial"/>
                                <w:color w:val="7030A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3" style="position:absolute;left:0;text-align:left;margin-left:-15.2pt;margin-top:1.15pt;width:185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" filled="f" stroked="f" strokeweight="2pt">
                <v:textbox>
                  <w:txbxContent>
                    <w:p w:rsidR="00BA3407" w:rsidRPr="00BA3407" w:rsidRDefault="00BA3407" w:rsidP="00BA3407">
                      <w:pPr>
                        <w:ind w:firstLine="720"/>
                        <w:rPr>
                          <w:b/>
                          <w:bCs/>
                          <w:color w:val="7030A0"/>
                          <w:rtl/>
                        </w:rPr>
                      </w:pPr>
                      <w:r w:rsidRPr="00BA3407">
                        <w:rPr>
                          <w:rFonts w:hint="cs"/>
                          <w:b/>
                          <w:bCs/>
                          <w:color w:val="7030A0"/>
                          <w:rtl/>
                        </w:rPr>
                        <w:t>نموذج</w:t>
                      </w:r>
                      <w:r w:rsidRPr="00BA3407">
                        <w:rPr>
                          <w:rFonts w:hint="cs"/>
                          <w:b/>
                          <w:bCs/>
                          <w:color w:val="7030A0"/>
                          <w:rtl/>
                        </w:rPr>
                        <w:t xml:space="preserve"> : </w:t>
                      </w:r>
                      <w:proofErr w:type="spellStart"/>
                      <w:r w:rsidRPr="00BA3407">
                        <w:rPr>
                          <w:rFonts w:hint="cs"/>
                          <w:b/>
                          <w:bCs/>
                          <w:color w:val="7030A0"/>
                          <w:rtl/>
                        </w:rPr>
                        <w:t>و.ط.ع.ن</w:t>
                      </w:r>
                      <w:proofErr w:type="spellEnd"/>
                      <w:r w:rsidRPr="00BA3407">
                        <w:rPr>
                          <w:rFonts w:hint="cs"/>
                          <w:b/>
                          <w:bCs/>
                          <w:color w:val="7030A0"/>
                          <w:rtl/>
                        </w:rPr>
                        <w:t xml:space="preserve"> -06 -02</w:t>
                      </w:r>
                    </w:p>
                    <w:p w:rsidR="00BA3407" w:rsidRPr="00BA3407" w:rsidRDefault="00BA3407" w:rsidP="00BA3407">
                      <w:pPr>
                        <w:jc w:val="center"/>
                        <w:rPr>
                          <w:rFonts w:ascii="Arial" w:hAnsi="Arial" w:cs="Arial"/>
                          <w:color w:val="7030A0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35CB7" w:rsidRDefault="00C35CB7">
      <w:pPr>
        <w:rPr>
          <w:rtl/>
        </w:rPr>
      </w:pPr>
    </w:p>
    <w:p w:rsidR="00C35CB7" w:rsidRPr="00BA3407" w:rsidRDefault="00BA3407" w:rsidP="00BA340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B6586" w:rsidRPr="00BA3407">
        <w:rPr>
          <w:rFonts w:hint="cs"/>
          <w:b/>
          <w:bCs/>
          <w:sz w:val="28"/>
          <w:szCs w:val="28"/>
          <w:rtl/>
        </w:rPr>
        <w:t xml:space="preserve">المكرمة الأستاذة </w:t>
      </w:r>
      <w:r>
        <w:rPr>
          <w:rFonts w:hint="cs"/>
          <w:b/>
          <w:bCs/>
          <w:sz w:val="28"/>
          <w:szCs w:val="28"/>
          <w:rtl/>
        </w:rPr>
        <w:t>:.........................................</w:t>
      </w:r>
      <w:r w:rsidR="001B6586" w:rsidRPr="00BA3407">
        <w:rPr>
          <w:rFonts w:hint="cs"/>
          <w:b/>
          <w:bCs/>
          <w:sz w:val="28"/>
          <w:szCs w:val="28"/>
          <w:rtl/>
        </w:rPr>
        <w:t xml:space="preserve"> </w:t>
      </w:r>
      <w:r w:rsidR="001B6586" w:rsidRPr="00BA3407">
        <w:rPr>
          <w:rFonts w:hint="cs"/>
          <w:b/>
          <w:bCs/>
          <w:sz w:val="28"/>
          <w:szCs w:val="28"/>
          <w:rtl/>
        </w:rPr>
        <w:tab/>
      </w:r>
      <w:r w:rsidR="001B6586" w:rsidRPr="00BA3407">
        <w:rPr>
          <w:rFonts w:hint="cs"/>
          <w:b/>
          <w:bCs/>
          <w:sz w:val="28"/>
          <w:szCs w:val="28"/>
          <w:rtl/>
        </w:rPr>
        <w:tab/>
      </w:r>
      <w:r w:rsidR="001B6586" w:rsidRPr="00BA3407">
        <w:rPr>
          <w:rFonts w:hint="cs"/>
          <w:b/>
          <w:bCs/>
          <w:sz w:val="28"/>
          <w:szCs w:val="28"/>
          <w:rtl/>
        </w:rPr>
        <w:tab/>
      </w:r>
      <w:r w:rsidR="001B6586" w:rsidRPr="00BA3407">
        <w:rPr>
          <w:rFonts w:hint="cs"/>
          <w:b/>
          <w:bCs/>
          <w:sz w:val="28"/>
          <w:szCs w:val="28"/>
          <w:rtl/>
        </w:rPr>
        <w:tab/>
        <w:t>الموقرة</w:t>
      </w:r>
    </w:p>
    <w:p w:rsidR="001B6586" w:rsidRPr="00BA3407" w:rsidRDefault="001B6586">
      <w:pPr>
        <w:rPr>
          <w:b/>
          <w:bCs/>
          <w:sz w:val="28"/>
          <w:szCs w:val="28"/>
          <w:rtl/>
        </w:rPr>
      </w:pPr>
    </w:p>
    <w:p w:rsidR="001B6586" w:rsidRPr="00BA3407" w:rsidRDefault="00BA340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B6586" w:rsidRPr="00BA3407">
        <w:rPr>
          <w:rFonts w:hint="cs"/>
          <w:b/>
          <w:bCs/>
          <w:sz w:val="28"/>
          <w:szCs w:val="28"/>
          <w:rtl/>
        </w:rPr>
        <w:t xml:space="preserve">السلام عليكم  ورحمة الله وبركاته .. وبعد : </w:t>
      </w:r>
    </w:p>
    <w:p w:rsidR="001B6586" w:rsidRPr="00BA3407" w:rsidRDefault="001B6586">
      <w:pPr>
        <w:rPr>
          <w:b/>
          <w:bCs/>
          <w:sz w:val="28"/>
          <w:szCs w:val="28"/>
          <w:rtl/>
        </w:rPr>
      </w:pPr>
    </w:p>
    <w:p w:rsidR="001B6586" w:rsidRPr="00BA3407" w:rsidRDefault="00BA340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B6586" w:rsidRPr="00BA3407">
        <w:rPr>
          <w:rFonts w:hint="cs"/>
          <w:b/>
          <w:bCs/>
          <w:sz w:val="28"/>
          <w:szCs w:val="28"/>
          <w:rtl/>
        </w:rPr>
        <w:t>يوضح الجدول ادناه الحالات الصحية للطالبات ، والتي تتطلب منكم التعامل معها حسب ما ه</w:t>
      </w:r>
      <w:r w:rsidR="001B6586" w:rsidRPr="00BA3407">
        <w:rPr>
          <w:rFonts w:hint="eastAsia"/>
          <w:b/>
          <w:bCs/>
          <w:sz w:val="28"/>
          <w:szCs w:val="28"/>
          <w:rtl/>
        </w:rPr>
        <w:t>و</w:t>
      </w:r>
      <w:r w:rsidR="001B6586" w:rsidRPr="00BA3407">
        <w:rPr>
          <w:rFonts w:hint="cs"/>
          <w:b/>
          <w:bCs/>
          <w:sz w:val="28"/>
          <w:szCs w:val="28"/>
          <w:rtl/>
        </w:rPr>
        <w:t xml:space="preserve"> موضح . </w:t>
      </w:r>
    </w:p>
    <w:tbl>
      <w:tblPr>
        <w:tblStyle w:val="a3"/>
        <w:tblpPr w:leftFromText="180" w:rightFromText="180" w:vertAnchor="text" w:tblpY="173"/>
        <w:bidiVisual/>
        <w:tblW w:w="0" w:type="auto"/>
        <w:tblLook w:val="04A0" w:firstRow="1" w:lastRow="0" w:firstColumn="1" w:lastColumn="0" w:noHBand="0" w:noVBand="1"/>
      </w:tblPr>
      <w:tblGrid>
        <w:gridCol w:w="709"/>
        <w:gridCol w:w="2516"/>
        <w:gridCol w:w="744"/>
        <w:gridCol w:w="1560"/>
        <w:gridCol w:w="2907"/>
        <w:gridCol w:w="1737"/>
      </w:tblGrid>
      <w:tr w:rsidR="00BA3407" w:rsidTr="00E85575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الطالبة</w:t>
            </w:r>
          </w:p>
        </w:tc>
        <w:tc>
          <w:tcPr>
            <w:tcW w:w="744" w:type="dxa"/>
            <w:shd w:val="clear" w:color="auto" w:fill="auto"/>
            <w:textDirection w:val="btLr"/>
          </w:tcPr>
          <w:p w:rsidR="00BA3407" w:rsidRDefault="00BA3407" w:rsidP="00BA3407">
            <w:pPr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وصف الحالة</w:t>
            </w: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الاجراء المطلوب عند وقوع الحالة</w:t>
            </w: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التوصيات</w:t>
            </w: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E85575">
            <w:pPr>
              <w:jc w:val="center"/>
              <w:rPr>
                <w:b/>
                <w:bCs/>
                <w:rtl/>
              </w:rPr>
            </w:pPr>
          </w:p>
          <w:p w:rsidR="00E85575" w:rsidRDefault="00E85575" w:rsidP="00E85575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</w:tr>
      <w:tr w:rsidR="00BA3407" w:rsidTr="00E85575">
        <w:tc>
          <w:tcPr>
            <w:tcW w:w="709" w:type="dxa"/>
            <w:shd w:val="clear" w:color="auto" w:fill="auto"/>
          </w:tcPr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  <w:p w:rsidR="00BA3407" w:rsidRDefault="00BA3407" w:rsidP="00BA340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16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744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290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  <w:tc>
          <w:tcPr>
            <w:tcW w:w="1737" w:type="dxa"/>
            <w:shd w:val="clear" w:color="auto" w:fill="auto"/>
          </w:tcPr>
          <w:p w:rsidR="00BA3407" w:rsidRDefault="00BA3407" w:rsidP="00BA3407">
            <w:pPr>
              <w:rPr>
                <w:b/>
                <w:bCs/>
                <w:rtl/>
              </w:rPr>
            </w:pPr>
          </w:p>
        </w:tc>
      </w:tr>
    </w:tbl>
    <w:p w:rsidR="001B6586" w:rsidRPr="001B6586" w:rsidRDefault="001B6586">
      <w:pPr>
        <w:rPr>
          <w:b/>
          <w:bCs/>
          <w:rtl/>
        </w:rPr>
      </w:pPr>
    </w:p>
    <w:p w:rsidR="00FF3622" w:rsidRDefault="0074423D">
      <w:pPr>
        <w:rPr>
          <w:b/>
          <w:bCs/>
          <w:color w:val="FFC000"/>
          <w:rtl/>
        </w:rPr>
      </w:pP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</w:p>
    <w:tbl>
      <w:tblPr>
        <w:tblStyle w:val="a3"/>
        <w:tblpPr w:leftFromText="180" w:rightFromText="180" w:vertAnchor="text" w:horzAnchor="margin" w:tblpY="49"/>
        <w:bidiVisual/>
        <w:tblW w:w="10206" w:type="dxa"/>
        <w:tblInd w:w="142" w:type="dxa"/>
        <w:tblLook w:val="04A0" w:firstRow="1" w:lastRow="0" w:firstColumn="1" w:lastColumn="0" w:noHBand="0" w:noVBand="1"/>
      </w:tblPr>
      <w:tblGrid>
        <w:gridCol w:w="3717"/>
        <w:gridCol w:w="3609"/>
        <w:gridCol w:w="2880"/>
      </w:tblGrid>
      <w:tr w:rsidR="00BA3407" w:rsidRPr="00BA3407" w:rsidTr="00BA3407">
        <w:tc>
          <w:tcPr>
            <w:tcW w:w="3717" w:type="dxa"/>
          </w:tcPr>
          <w:p w:rsidR="00BA3407" w:rsidRDefault="00BA3407" w:rsidP="00545824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 xml:space="preserve">المرشدة </w:t>
            </w:r>
            <w:r w:rsidR="00545824"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>الصحية</w:t>
            </w: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:</w:t>
            </w:r>
          </w:p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.......................</w:t>
            </w:r>
            <w:r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3609" w:type="dxa"/>
          </w:tcPr>
          <w:p w:rsid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وكيلة شؤون</w:t>
            </w:r>
            <w:r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الطالبات:</w:t>
            </w:r>
          </w:p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>.......................................</w:t>
            </w:r>
          </w:p>
        </w:tc>
        <w:tc>
          <w:tcPr>
            <w:tcW w:w="2880" w:type="dxa"/>
          </w:tcPr>
          <w:p w:rsid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قائدة المدرسة:</w:t>
            </w:r>
          </w:p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سوزان</w:t>
            </w:r>
            <w:r w:rsidR="00545824"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 xml:space="preserve"> بنت </w:t>
            </w: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 xml:space="preserve"> احمد</w:t>
            </w:r>
            <w:r w:rsidR="00545824"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bookmarkStart w:id="0" w:name="_GoBack"/>
            <w:bookmarkEnd w:id="0"/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المسلم</w:t>
            </w:r>
          </w:p>
        </w:tc>
      </w:tr>
      <w:tr w:rsidR="00BA3407" w:rsidRPr="00BA3407" w:rsidTr="00BA3407">
        <w:tc>
          <w:tcPr>
            <w:tcW w:w="3717" w:type="dxa"/>
          </w:tcPr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التوقيع :</w:t>
            </w:r>
          </w:p>
        </w:tc>
        <w:tc>
          <w:tcPr>
            <w:tcW w:w="3609" w:type="dxa"/>
          </w:tcPr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 w:rsidRPr="00BA3407"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  <w:t>التوقيع:</w:t>
            </w:r>
          </w:p>
        </w:tc>
        <w:tc>
          <w:tcPr>
            <w:tcW w:w="2880" w:type="dxa"/>
          </w:tcPr>
          <w:p w:rsidR="00BA3407" w:rsidRPr="00BA3407" w:rsidRDefault="00BA3407" w:rsidP="00BA3407">
            <w:pPr>
              <w:rPr>
                <w:rFonts w:ascii="Arial" w:hAnsi="Arial" w:cs="Arial"/>
                <w:b/>
                <w:bCs/>
                <w:color w:val="7030A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7030A0"/>
                <w:sz w:val="28"/>
                <w:szCs w:val="28"/>
                <w:rtl/>
              </w:rPr>
              <w:t>التوقيع:</w:t>
            </w:r>
          </w:p>
        </w:tc>
      </w:tr>
    </w:tbl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FF3622" w:rsidRDefault="00FF3622">
      <w:pPr>
        <w:rPr>
          <w:b/>
          <w:bCs/>
          <w:color w:val="FFC000"/>
          <w:rtl/>
        </w:rPr>
      </w:pPr>
    </w:p>
    <w:p w:rsidR="0074423D" w:rsidRPr="0074423D" w:rsidRDefault="0074423D" w:rsidP="00FF3622">
      <w:pPr>
        <w:jc w:val="right"/>
        <w:rPr>
          <w:b/>
          <w:bCs/>
          <w:color w:val="FFC000"/>
        </w:rPr>
      </w:pPr>
    </w:p>
    <w:sectPr w:rsidR="0074423D" w:rsidRPr="0074423D" w:rsidSect="00E85575">
      <w:pgSz w:w="11906" w:h="16838"/>
      <w:pgMar w:top="851" w:right="707" w:bottom="851" w:left="993" w:header="708" w:footer="708" w:gutter="0"/>
      <w:pgBorders w:offsetFrom="page">
        <w:top w:val="thinThickSmallGap" w:sz="24" w:space="24" w:color="0000FF"/>
        <w:left w:val="thinThickSmallGap" w:sz="24" w:space="24" w:color="0000FF"/>
        <w:bottom w:val="thickThinSmallGap" w:sz="24" w:space="24" w:color="0000FF"/>
        <w:right w:val="thickThinSmallGap" w:sz="2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EEF"/>
    <w:rsid w:val="001B6586"/>
    <w:rsid w:val="00253EEF"/>
    <w:rsid w:val="00383561"/>
    <w:rsid w:val="004434D0"/>
    <w:rsid w:val="00545824"/>
    <w:rsid w:val="00702F39"/>
    <w:rsid w:val="0074423D"/>
    <w:rsid w:val="007B4F09"/>
    <w:rsid w:val="008C058B"/>
    <w:rsid w:val="00BA3407"/>
    <w:rsid w:val="00C35CB7"/>
    <w:rsid w:val="00D31A32"/>
    <w:rsid w:val="00E85575"/>
    <w:rsid w:val="00E91548"/>
    <w:rsid w:val="00F616BF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356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356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0.375\&#1575;&#1576;&#1604;&#1575;&#1594;%20&#1593;&#1606;%20&#1581;&#1575;&#1604;&#1577;%20&#1591;&#1575;&#1604;&#1576;&#1577;02.dot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ابلاغ عن حالة طالبة02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5</cp:revision>
  <cp:lastPrinted>2017-06-22T19:23:00Z</cp:lastPrinted>
  <dcterms:created xsi:type="dcterms:W3CDTF">2017-06-21T17:51:00Z</dcterms:created>
  <dcterms:modified xsi:type="dcterms:W3CDTF">2017-07-02T22:12:00Z</dcterms:modified>
</cp:coreProperties>
</file>